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A3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SCHEPEHURDE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EA10A3" w:rsidRDefault="0092563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Barlynch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10A3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10A3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633" w:rsidRDefault="00925633" w:rsidP="00925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925633" w:rsidRDefault="00925633" w:rsidP="00925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925633" w:rsidRDefault="0092563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EA10A3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A10A3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EA10A3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EA10A3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10A3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EA10A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925633" w:rsidRPr="00EA10A3" w:rsidRDefault="00925633" w:rsidP="00EA1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2016</w:t>
      </w:r>
      <w:bookmarkStart w:id="0" w:name="_GoBack"/>
      <w:bookmarkEnd w:id="0"/>
    </w:p>
    <w:sectPr w:rsidR="00925633" w:rsidRPr="00EA10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0A3" w:rsidRDefault="00EA10A3" w:rsidP="00564E3C">
      <w:pPr>
        <w:spacing w:after="0" w:line="240" w:lineRule="auto"/>
      </w:pPr>
      <w:r>
        <w:separator/>
      </w:r>
    </w:p>
  </w:endnote>
  <w:endnote w:type="continuationSeparator" w:id="0">
    <w:p w:rsidR="00EA10A3" w:rsidRDefault="00EA10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25633">
      <w:rPr>
        <w:rFonts w:ascii="Times New Roman" w:hAnsi="Times New Roman" w:cs="Times New Roman"/>
        <w:noProof/>
        <w:sz w:val="24"/>
        <w:szCs w:val="24"/>
      </w:rPr>
      <w:t>30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0A3" w:rsidRDefault="00EA10A3" w:rsidP="00564E3C">
      <w:pPr>
        <w:spacing w:after="0" w:line="240" w:lineRule="auto"/>
      </w:pPr>
      <w:r>
        <w:separator/>
      </w:r>
    </w:p>
  </w:footnote>
  <w:footnote w:type="continuationSeparator" w:id="0">
    <w:p w:rsidR="00EA10A3" w:rsidRDefault="00EA10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A3"/>
    <w:rsid w:val="00372DC6"/>
    <w:rsid w:val="00564E3C"/>
    <w:rsid w:val="0064591D"/>
    <w:rsid w:val="00925633"/>
    <w:rsid w:val="00DD5B8A"/>
    <w:rsid w:val="00EA10A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27C96"/>
  <w15:chartTrackingRefBased/>
  <w15:docId w15:val="{0F40F341-5533-47F9-B09C-C832CC40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2016-02-09T12:40:00Z</dcterms:created>
  <dcterms:modified xsi:type="dcterms:W3CDTF">2016-06-30T07:10:00Z</dcterms:modified>
</cp:coreProperties>
</file>